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F4FD4" w14:textId="77777777" w:rsidR="00244E78" w:rsidRDefault="00244E78" w:rsidP="00244E7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GRIFFITH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52D64950" w14:textId="77777777" w:rsidR="00244E78" w:rsidRDefault="00244E78" w:rsidP="00244E7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01C75EFA" w14:textId="77777777" w:rsidR="00244E78" w:rsidRDefault="00244E78" w:rsidP="00244E7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8935949" w14:textId="77777777" w:rsidR="00244E78" w:rsidRDefault="00244E78" w:rsidP="00244E7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7D535C4" w14:textId="77777777" w:rsidR="00244E78" w:rsidRDefault="00244E78" w:rsidP="00244E7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397C6E6E" w14:textId="77777777" w:rsidR="00244E78" w:rsidRDefault="00244E78" w:rsidP="00244E7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75A53DB6" w14:textId="77777777" w:rsidR="00244E78" w:rsidRPr="00065994" w:rsidRDefault="00244E78" w:rsidP="00244E78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5F3D6175" w14:textId="77777777" w:rsidR="00244E78" w:rsidRDefault="00244E78" w:rsidP="00244E78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50D0A689" w14:textId="77777777" w:rsidR="00244E78" w:rsidRDefault="00244E78" w:rsidP="00244E7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F91B839" w14:textId="77777777" w:rsidR="00244E78" w:rsidRDefault="00244E78" w:rsidP="00244E7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4555679" w14:textId="77777777" w:rsidR="00244E78" w:rsidRDefault="00244E78" w:rsidP="00244E7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22 September 2023</w:t>
      </w:r>
    </w:p>
    <w:p w14:paraId="1E9CE84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A52BA" w14:textId="77777777" w:rsidR="00244E78" w:rsidRDefault="00244E78" w:rsidP="009139A6">
      <w:r>
        <w:separator/>
      </w:r>
    </w:p>
  </w:endnote>
  <w:endnote w:type="continuationSeparator" w:id="0">
    <w:p w14:paraId="4359E6A1" w14:textId="77777777" w:rsidR="00244E78" w:rsidRDefault="00244E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F47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BCE8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3DF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897F6" w14:textId="77777777" w:rsidR="00244E78" w:rsidRDefault="00244E78" w:rsidP="009139A6">
      <w:r>
        <w:separator/>
      </w:r>
    </w:p>
  </w:footnote>
  <w:footnote w:type="continuationSeparator" w:id="0">
    <w:p w14:paraId="65486629" w14:textId="77777777" w:rsidR="00244E78" w:rsidRDefault="00244E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C71D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6D0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BF9B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E78"/>
    <w:rsid w:val="000666E0"/>
    <w:rsid w:val="00244E78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C2AF4"/>
  <w15:chartTrackingRefBased/>
  <w15:docId w15:val="{E2893B67-6B7E-4F54-990A-903742DCD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2023-10-01T19:14:00Z</dcterms:created>
  <dcterms:modified xsi:type="dcterms:W3CDTF">2023-10-01T19:15:00Z</dcterms:modified>
</cp:coreProperties>
</file>